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FDA45" w14:textId="77777777" w:rsidR="000913B2" w:rsidRDefault="000913B2" w:rsidP="000913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POTTER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fl.1432)</w:t>
      </w:r>
    </w:p>
    <w:p w14:paraId="64654FDF" w14:textId="77777777" w:rsidR="000913B2" w:rsidRDefault="000913B2" w:rsidP="000913B2">
      <w:pPr>
        <w:pStyle w:val="NoSpacing"/>
        <w:rPr>
          <w:rFonts w:cs="Times New Roman"/>
          <w:szCs w:val="24"/>
        </w:rPr>
      </w:pPr>
    </w:p>
    <w:p w14:paraId="1DB610CE" w14:textId="77777777" w:rsidR="000913B2" w:rsidRDefault="000913B2" w:rsidP="000913B2">
      <w:pPr>
        <w:pStyle w:val="NoSpacing"/>
        <w:rPr>
          <w:rFonts w:cs="Times New Roman"/>
          <w:szCs w:val="24"/>
        </w:rPr>
      </w:pPr>
    </w:p>
    <w:p w14:paraId="6CAF6CCD" w14:textId="77777777" w:rsidR="000913B2" w:rsidRDefault="000913B2" w:rsidP="000913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Aug.1432</w:t>
      </w:r>
      <w:r>
        <w:rPr>
          <w:rFonts w:cs="Times New Roman"/>
          <w:szCs w:val="24"/>
        </w:rPr>
        <w:tab/>
        <w:t xml:space="preserve">He had a bequest in the Will of John </w:t>
      </w:r>
      <w:proofErr w:type="spellStart"/>
      <w:r>
        <w:rPr>
          <w:rFonts w:cs="Times New Roman"/>
          <w:szCs w:val="24"/>
        </w:rPr>
        <w:t>Bunne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Westwick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Hertfordhsire</w:t>
      </w:r>
      <w:proofErr w:type="spellEnd"/>
      <w:r>
        <w:rPr>
          <w:rFonts w:cs="Times New Roman"/>
          <w:szCs w:val="24"/>
        </w:rPr>
        <w:t>(q.v.).</w:t>
      </w:r>
    </w:p>
    <w:p w14:paraId="20EDD6A2" w14:textId="77777777" w:rsidR="000913B2" w:rsidRDefault="000913B2" w:rsidP="000913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</w:t>
      </w:r>
      <w:proofErr w:type="spellEnd"/>
      <w:r>
        <w:rPr>
          <w:rFonts w:cs="Times New Roman"/>
          <w:szCs w:val="24"/>
        </w:rPr>
        <w:t xml:space="preserve"> p.317)</w:t>
      </w:r>
    </w:p>
    <w:p w14:paraId="5F4FB687" w14:textId="77777777" w:rsidR="000913B2" w:rsidRDefault="000913B2" w:rsidP="000913B2">
      <w:pPr>
        <w:pStyle w:val="NoSpacing"/>
        <w:rPr>
          <w:rFonts w:cs="Times New Roman"/>
          <w:szCs w:val="24"/>
        </w:rPr>
      </w:pPr>
    </w:p>
    <w:p w14:paraId="101A434B" w14:textId="77777777" w:rsidR="000913B2" w:rsidRDefault="000913B2" w:rsidP="000913B2">
      <w:pPr>
        <w:pStyle w:val="NoSpacing"/>
        <w:rPr>
          <w:rFonts w:cs="Times New Roman"/>
          <w:szCs w:val="24"/>
        </w:rPr>
      </w:pPr>
    </w:p>
    <w:p w14:paraId="5A945D73" w14:textId="77777777" w:rsidR="000913B2" w:rsidRDefault="000913B2" w:rsidP="000913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January 2023</w:t>
      </w:r>
    </w:p>
    <w:p w14:paraId="4DD05700" w14:textId="08D1F061" w:rsidR="000913B2" w:rsidRPr="000913B2" w:rsidRDefault="000913B2" w:rsidP="000913B2">
      <w:pPr>
        <w:pStyle w:val="NoSpacing"/>
        <w:rPr>
          <w:rFonts w:cs="Times New Roman"/>
          <w:szCs w:val="24"/>
        </w:rPr>
      </w:pPr>
    </w:p>
    <w:p w14:paraId="7ED753F2" w14:textId="658C83F5" w:rsidR="00094950" w:rsidRPr="000913B2" w:rsidRDefault="00094950" w:rsidP="00AC43F6">
      <w:pPr>
        <w:pStyle w:val="NoSpacing"/>
      </w:pPr>
    </w:p>
    <w:p w14:paraId="428A9DDB" w14:textId="77777777" w:rsidR="009E655E" w:rsidRPr="009E655E" w:rsidRDefault="009E655E" w:rsidP="009139A6">
      <w:pPr>
        <w:pStyle w:val="NoSpacing"/>
        <w:rPr>
          <w:rFonts w:cs="Times New Roman"/>
          <w:szCs w:val="24"/>
        </w:rPr>
      </w:pPr>
    </w:p>
    <w:sectPr w:rsidR="009E655E" w:rsidRPr="009E655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E7B88" w14:textId="77777777" w:rsidR="009E655E" w:rsidRDefault="009E655E" w:rsidP="009139A6">
      <w:r>
        <w:separator/>
      </w:r>
    </w:p>
  </w:endnote>
  <w:endnote w:type="continuationSeparator" w:id="0">
    <w:p w14:paraId="76C33D42" w14:textId="77777777" w:rsidR="009E655E" w:rsidRDefault="009E655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57FF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80F1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7946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DEFD1" w14:textId="77777777" w:rsidR="009E655E" w:rsidRDefault="009E655E" w:rsidP="009139A6">
      <w:r>
        <w:separator/>
      </w:r>
    </w:p>
  </w:footnote>
  <w:footnote w:type="continuationSeparator" w:id="0">
    <w:p w14:paraId="2E44C8C8" w14:textId="77777777" w:rsidR="009E655E" w:rsidRDefault="009E655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9304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EFD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99F3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55E"/>
    <w:rsid w:val="000666E0"/>
    <w:rsid w:val="000913B2"/>
    <w:rsid w:val="00094950"/>
    <w:rsid w:val="001463DC"/>
    <w:rsid w:val="002510B7"/>
    <w:rsid w:val="005C130B"/>
    <w:rsid w:val="006A2360"/>
    <w:rsid w:val="00826F5C"/>
    <w:rsid w:val="009139A6"/>
    <w:rsid w:val="009448BB"/>
    <w:rsid w:val="00947624"/>
    <w:rsid w:val="009E655E"/>
    <w:rsid w:val="00A3176C"/>
    <w:rsid w:val="00AC43F6"/>
    <w:rsid w:val="00AE65F8"/>
    <w:rsid w:val="00BA00AB"/>
    <w:rsid w:val="00CB4ED9"/>
    <w:rsid w:val="00D21375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94F1BB"/>
  <w15:chartTrackingRefBased/>
  <w15:docId w15:val="{21D5E1E4-A85F-472B-A583-4E11E343A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73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2023-01-24T19:53:00Z</dcterms:created>
  <dcterms:modified xsi:type="dcterms:W3CDTF">2023-01-24T21:09:00Z</dcterms:modified>
</cp:coreProperties>
</file>